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Hertfordshire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Hertfordshire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Hertfordshire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Hertfordshire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Hertfordshire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Hertfordshire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East Hertfordshire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Hertfordshire is estimated to be </w:t>
      </w:r>
      <w:r w:rsidRPr="00773DF7">
        <w:rPr>
          <w:rFonts w:ascii="Libre Franklin Light" w:eastAsia="Times New Roman" w:hAnsi="Libre Franklin Light" w:cs="Calibri Light"/>
          <w:b/>
          <w:bCs/>
          <w:color w:val="C45911" w:themeColor="accent2" w:themeShade="BF"/>
        </w:rPr>
        <w:t xml:space="preserve">£1,295,962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Hertfordshire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Hertfordshire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Hert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Hertfordshire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Hert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Hertfordshire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Hertfordshire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Hert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Hertfordshire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Hertfordshire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Hertfordshire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Hertfordshire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Hertfordshire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Hertfordshire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£1,295,962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Hertfordshire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£436,548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£31,273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£8,795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£782,112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£1,295,962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Hertfordshire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Hertfordshire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Hertfordshire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Hertfordshire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Hertfordshire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Hertfordshire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Hertfordshire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Hertfordshire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0AD453D-25DE-400B-ABB7-439B95922AE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